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23ECF" w:rsidRDefault="00523ECF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29.25pt" o:ole="">
            <v:imagedata r:id="rId7" o:title=""/>
          </v:shape>
          <o:OLEObject Type="Embed" ProgID="Equation.DSMT4" ShapeID="_x0000_i1025" DrawAspect="Content" ObjectID="_1392628920" r:id="rId8"/>
        </w:object>
      </w:r>
      <w:r>
        <w:rPr>
          <w:rFonts w:ascii="Arial" w:hAnsi="Arial" w:cs="Arial"/>
          <w:sz w:val="20"/>
          <w:szCs w:val="20"/>
        </w:rPr>
        <w:t>işleminin sonucu kaçtır?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26" type="#_x0000_t75" style="width:10.5pt;height:27pt" o:ole="">
                  <v:imagedata r:id="rId9" o:title=""/>
                </v:shape>
                <o:OLEObject Type="Embed" ProgID="Equation.DSMT4" ShapeID="_x0000_i1026" DrawAspect="Content" ObjectID="_1392628921" r:id="rId10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27" type="#_x0000_t75" style="width:10.5pt;height:27pt" o:ole="">
                  <v:imagedata r:id="rId11" o:title=""/>
                </v:shape>
                <o:OLEObject Type="Embed" ProgID="Equation.DSMT4" ShapeID="_x0000_i1027" DrawAspect="Content" ObjectID="_1392628922" r:id="rId12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28" type="#_x0000_t75" style="width:10.5pt;height:27pt" o:ole="">
                  <v:imagedata r:id="rId13" o:title=""/>
                </v:shape>
                <o:OLEObject Type="Embed" ProgID="Equation.DSMT4" ShapeID="_x0000_i1028" DrawAspect="Content" ObjectID="_1392628923" r:id="rId14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29" type="#_x0000_t75" style="width:10.5pt;height:27pt" o:ole="">
                  <v:imagedata r:id="rId15" o:title=""/>
                </v:shape>
                <o:OLEObject Type="Embed" ProgID="Equation.DSMT4" ShapeID="_x0000_i1029" DrawAspect="Content" ObjectID="_1392628924" r:id="rId16"/>
              </w:objec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0" type="#_x0000_t75" style="width:33.75pt;height:48.75pt" o:ole="">
            <v:imagedata r:id="rId17" o:title=""/>
          </v:shape>
          <o:OLEObject Type="Embed" ProgID="Equation.DSMT4" ShapeID="_x0000_i1030" DrawAspect="Content" ObjectID="_1392628925" r:id="rId18"/>
        </w:object>
      </w:r>
      <w:r>
        <w:rPr>
          <w:rFonts w:ascii="Arial" w:hAnsi="Arial" w:cs="Arial"/>
          <w:sz w:val="20"/>
          <w:szCs w:val="20"/>
        </w:rPr>
        <w:t>işleminin sonucu kaçtır?</w:t>
      </w:r>
    </w:p>
    <w:p w:rsidR="00523ECF" w:rsidRDefault="00523ECF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9" o:title=""/>
                </v:shape>
                <o:OLEObject Type="Embed" ProgID="Equation.DSMT4" ShapeID="_x0000_i1031" DrawAspect="Content" ObjectID="_1392628926" r:id="rId20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2" type="#_x0000_t75" style="width:15pt;height:27pt" o:ole="">
                  <v:imagedata r:id="rId21" o:title=""/>
                </v:shape>
                <o:OLEObject Type="Embed" ProgID="Equation.DSMT4" ShapeID="_x0000_i1032" DrawAspect="Content" ObjectID="_1392628927" r:id="rId22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3" type="#_x0000_t75" style="width:15pt;height:27pt" o:ole="">
                  <v:imagedata r:id="rId23" o:title=""/>
                </v:shape>
                <o:OLEObject Type="Embed" ProgID="Equation.DSMT4" ShapeID="_x0000_i1033" DrawAspect="Content" ObjectID="_1392628928" r:id="rId24"/>
              </w:object>
            </w:r>
          </w:p>
        </w:tc>
      </w:tr>
    </w:tbl>
    <w:p w:rsidR="00523ECF" w:rsidRDefault="00523ECF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4" type="#_x0000_t75" style="width:198pt;height:29.25pt" o:ole="">
            <v:imagedata r:id="rId25" o:title=""/>
          </v:shape>
          <o:OLEObject Type="Embed" ProgID="Equation.DSMT4" ShapeID="_x0000_i1034" DrawAspect="Content" ObjectID="_1392628929" r:id="rId26"/>
        </w:object>
      </w:r>
      <w:r>
        <w:rPr>
          <w:rFonts w:ascii="Arial" w:hAnsi="Arial" w:cs="Arial"/>
          <w:sz w:val="20"/>
          <w:szCs w:val="20"/>
        </w:rPr>
        <w:t xml:space="preserve"> işleminin sonucu kaçtır?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5" type="#_x0000_t75" style="width:30.75pt;height:29.25pt" o:ole="">
            <v:imagedata r:id="rId27" o:title=""/>
          </v:shape>
          <o:OLEObject Type="Embed" ProgID="Equation.DSMT4" ShapeID="_x0000_i1035" DrawAspect="Content" ObjectID="_1392628930" r:id="rId28"/>
        </w:object>
      </w:r>
      <w:r>
        <w:rPr>
          <w:rFonts w:ascii="Arial" w:hAnsi="Arial" w:cs="Arial"/>
          <w:sz w:val="20"/>
          <w:szCs w:val="20"/>
        </w:rPr>
        <w:t>işleminin sonucu kaçtır?</w:t>
      </w:r>
    </w:p>
    <w:p w:rsidR="00523ECF" w:rsidRDefault="00523ECF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36" type="#_x0000_t75" style="width:14.25pt;height:27pt" o:ole="">
                  <v:imagedata r:id="rId29" o:title=""/>
                </v:shape>
                <o:OLEObject Type="Embed" ProgID="Equation.DSMT4" ShapeID="_x0000_i1036" DrawAspect="Content" ObjectID="_1392628931" r:id="rId30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7" type="#_x0000_t75" style="width:15pt;height:27pt" o:ole="">
                  <v:imagedata r:id="rId31" o:title=""/>
                </v:shape>
                <o:OLEObject Type="Embed" ProgID="Equation.DSMT4" ShapeID="_x0000_i1037" DrawAspect="Content" ObjectID="_1392628932" r:id="rId32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8" type="#_x0000_t75" style="width:10.5pt;height:27pt" o:ole="">
                  <v:imagedata r:id="rId33" o:title=""/>
                </v:shape>
                <o:OLEObject Type="Embed" ProgID="Equation.DSMT4" ShapeID="_x0000_i1038" DrawAspect="Content" ObjectID="_1392628933" r:id="rId34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9" type="#_x0000_t75" style="width:15pt;height:27pt" o:ole="">
                  <v:imagedata r:id="rId35" o:title=""/>
                </v:shape>
                <o:OLEObject Type="Embed" ProgID="Equation.DSMT4" ShapeID="_x0000_i1039" DrawAspect="Content" ObjectID="_1392628934" r:id="rId36"/>
              </w:objec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0" type="#_x0000_t75" style="width:141.75pt;height:29.25pt" o:ole="">
            <v:imagedata r:id="rId37" o:title=""/>
          </v:shape>
          <o:OLEObject Type="Embed" ProgID="Equation.DSMT4" ShapeID="_x0000_i1040" DrawAspect="Content" ObjectID="_1392628935" r:id="rId38"/>
        </w:object>
      </w:r>
      <w:r>
        <w:rPr>
          <w:rFonts w:ascii="Arial" w:hAnsi="Arial" w:cs="Arial"/>
          <w:sz w:val="20"/>
          <w:szCs w:val="20"/>
        </w:rPr>
        <w:t xml:space="preserve"> işleminin sonucu kaçtır?</w:t>
      </w:r>
    </w:p>
    <w:p w:rsidR="00523ECF" w:rsidRDefault="00523ECF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1" type="#_x0000_t75" style="width:10.5pt;height:26.25pt" o:ole="">
                  <v:imagedata r:id="rId39" o:title=""/>
                </v:shape>
                <o:OLEObject Type="Embed" ProgID="Equation.DSMT4" ShapeID="_x0000_i1041" DrawAspect="Content" ObjectID="_1392628936" r:id="rId40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2" type="#_x0000_t75" style="width:10.5pt;height:26.25pt" o:ole="">
                  <v:imagedata r:id="rId41" o:title=""/>
                </v:shape>
                <o:OLEObject Type="Embed" ProgID="Equation.DSMT4" ShapeID="_x0000_i1042" DrawAspect="Content" ObjectID="_1392628937" r:id="rId42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3" type="#_x0000_t75" style="width:10.5pt;height:26.25pt" o:ole="">
                  <v:imagedata r:id="rId43" o:title=""/>
                </v:shape>
                <o:OLEObject Type="Embed" ProgID="Equation.DSMT4" ShapeID="_x0000_i1043" DrawAspect="Content" ObjectID="_1392628938" r:id="rId44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523ECF" w:rsidRDefault="00523ECF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4" type="#_x0000_t75" style="width:54.75pt;height:75pt" o:ole="">
            <v:imagedata r:id="rId45" o:title=""/>
          </v:shape>
          <o:OLEObject Type="Embed" ProgID="Equation.DSMT4" ShapeID="_x0000_i1044" DrawAspect="Content" ObjectID="_1392628939" r:id="rId46"/>
        </w:object>
      </w:r>
      <w:r>
        <w:rPr>
          <w:rFonts w:ascii="Arial" w:hAnsi="Arial" w:cs="Arial"/>
          <w:sz w:val="20"/>
          <w:szCs w:val="20"/>
        </w:rPr>
        <w:t>işleminin sonucu kaçtır?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7" o:title=""/>
                </v:shape>
                <o:OLEObject Type="Embed" ProgID="Equation.DSMT4" ShapeID="_x0000_i1045" DrawAspect="Content" ObjectID="_1392628940" r:id="rId48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6" type="#_x0000_t75" style="width:10.5pt;height:27pt" o:ole="">
                  <v:imagedata r:id="rId49" o:title=""/>
                </v:shape>
                <o:OLEObject Type="Embed" ProgID="Equation.DSMT4" ShapeID="_x0000_i1046" DrawAspect="Content" ObjectID="_1392628941" r:id="rId50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51" o:title=""/>
                </v:shape>
                <o:OLEObject Type="Embed" ProgID="Equation.DSMT4" ShapeID="_x0000_i1047" DrawAspect="Content" ObjectID="_1392628942" r:id="rId52"/>
              </w:object>
            </w:r>
          </w:p>
        </w:tc>
      </w:tr>
    </w:tbl>
    <w:p w:rsidR="00523ECF" w:rsidRDefault="00523ECF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sınıftaki öğrencilerin </w:t>
      </w:r>
      <w:r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48" type="#_x0000_t75" style="width:10.5pt;height:27pt" o:ole="">
            <v:imagedata r:id="rId53" o:title=""/>
          </v:shape>
          <o:OLEObject Type="Embed" ProgID="Equation.DSMT4" ShapeID="_x0000_i1048" DrawAspect="Content" ObjectID="_1392628943" r:id="rId54"/>
        </w:object>
      </w:r>
      <w:r>
        <w:rPr>
          <w:rFonts w:ascii="Arial" w:hAnsi="Arial" w:cs="Arial"/>
          <w:sz w:val="20"/>
          <w:szCs w:val="20"/>
        </w:rPr>
        <w:t xml:space="preserve">’ü kız ve kızların </w:t>
      </w:r>
      <w:r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49" type="#_x0000_t75" style="width:10.5pt;height:27pt" o:ole="">
            <v:imagedata r:id="rId55" o:title=""/>
          </v:shape>
          <o:OLEObject Type="Embed" ProgID="Equation.DSMT4" ShapeID="_x0000_i1049" DrawAspect="Content" ObjectID="_1392628944" r:id="rId56"/>
        </w:object>
      </w:r>
      <w:r>
        <w:rPr>
          <w:rFonts w:ascii="Arial" w:hAnsi="Arial" w:cs="Arial"/>
          <w:sz w:val="20"/>
          <w:szCs w:val="20"/>
        </w:rPr>
        <w:t>’i gözlüklüdür. Erkek öğrencilerin ise</w:t>
      </w:r>
      <w:r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0" type="#_x0000_t75" style="width:10.5pt;height:26.25pt" o:ole="">
            <v:imagedata r:id="rId41" o:title=""/>
          </v:shape>
          <o:OLEObject Type="Embed" ProgID="Equation.DSMT4" ShapeID="_x0000_i1050" DrawAspect="Content" ObjectID="_1392628945" r:id="rId57"/>
        </w:object>
      </w:r>
      <w:r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parasının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1" type="#_x0000_t75" style="width:10.5pt;height:27pt" o:ole="">
            <v:imagedata r:id="rId58" o:title=""/>
          </v:shape>
          <o:OLEObject Type="Embed" ProgID="Equation.DSMT4" ShapeID="_x0000_i1051" DrawAspect="Content" ObjectID="_1392628946" r:id="rId59"/>
        </w:object>
      </w:r>
      <w:r>
        <w:rPr>
          <w:rFonts w:ascii="Arial" w:hAnsi="Arial" w:cs="Arial"/>
          <w:sz w:val="20"/>
          <w:szCs w:val="20"/>
        </w:rPr>
        <w:t xml:space="preserve">’ünü, sonra </w:t>
      </w:r>
      <w:r w:rsidRPr="00DE1C44">
        <w:rPr>
          <w:rFonts w:ascii="Arial" w:hAnsi="Arial" w:cs="Arial"/>
          <w:sz w:val="20"/>
          <w:szCs w:val="20"/>
          <w:u w:val="single"/>
        </w:rPr>
        <w:t>kalan</w:t>
      </w:r>
      <w:r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kaç TL parası vardı? 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60" o:title=""/>
          </v:shape>
          <o:OLEObject Type="Embed" ProgID="Equation.DSMT4" ShapeID="_x0000_i1052" DrawAspect="Content" ObjectID="_1392628947" r:id="rId61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23ECF" w:rsidTr="003F0FC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23ECF" w:rsidRPr="003F0FC8" w:rsidRDefault="00523ECF" w:rsidP="003F0FC8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23ECF" w:rsidTr="003F0FC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523ECF" w:rsidRDefault="00523ECF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23ECF" w:rsidRDefault="00523ECF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tabloda x ile y arasında doğrusal bir ilişki vardır. Buna göre a’nın değeri kaçtır?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Ercan, 30 cm boyunda iken aldığı ağaç fidanını bahçesine dikiyor. Her ay 5 cm büyüyen fidan kaç ay sonra 80 cm uzunluğa ulaşır?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23ECF" w:rsidTr="003F0FC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23ECF" w:rsidRPr="003F0FC8" w:rsidRDefault="00523ECF" w:rsidP="003F0FC8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23ECF" w:rsidTr="003F0FC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523ECF" w:rsidRDefault="00523ECF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523ECF" w:rsidTr="003F0FC8">
        <w:trPr>
          <w:trHeight w:val="340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3" type="#_x0000_t75" style="width:27pt;height:12.75pt" o:ole="">
                  <v:imagedata r:id="rId62" o:title=""/>
                </v:shape>
                <o:OLEObject Type="Embed" ProgID="Equation.DSMT4" ShapeID="_x0000_i1053" DrawAspect="Content" ObjectID="_1392628948" r:id="rId63"/>
              </w:object>
            </w:r>
          </w:p>
        </w:tc>
        <w:tc>
          <w:tcPr>
            <w:tcW w:w="227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4" type="#_x0000_t75" style="width:48pt;height:15pt" o:ole="">
                  <v:imagedata r:id="rId64" o:title=""/>
                </v:shape>
                <o:OLEObject Type="Embed" ProgID="Equation.DSMT4" ShapeID="_x0000_i1054" DrawAspect="Content" ObjectID="_1392628949" r:id="rId65"/>
              </w:object>
            </w:r>
          </w:p>
        </w:tc>
      </w:tr>
      <w:tr w:rsidR="00523ECF" w:rsidTr="003F0FC8">
        <w:trPr>
          <w:trHeight w:val="340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55" type="#_x0000_t75" style="width:45.75pt;height:15pt" o:ole="">
                  <v:imagedata r:id="rId66" o:title=""/>
                </v:shape>
                <o:OLEObject Type="Embed" ProgID="Equation.DSMT4" ShapeID="_x0000_i1055" DrawAspect="Content" ObjectID="_1392628950" r:id="rId67"/>
              </w:object>
            </w:r>
          </w:p>
        </w:tc>
        <w:tc>
          <w:tcPr>
            <w:tcW w:w="227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6" type="#_x0000_t75" style="width:48pt;height:15pt" o:ole="">
                  <v:imagedata r:id="rId68" o:title=""/>
                </v:shape>
                <o:OLEObject Type="Embed" ProgID="Equation.DSMT4" ShapeID="_x0000_i1056" DrawAspect="Content" ObjectID="_1392628951" r:id="rId69"/>
              </w:object>
            </w:r>
          </w:p>
        </w:tc>
      </w:tr>
    </w:tbl>
    <w:p w:rsidR="00523ECF" w:rsidRDefault="00523ECF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yanlıştır?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4819" w:type="dxa"/>
        <w:tblInd w:w="426" w:type="dxa"/>
        <w:tblLayout w:type="fixed"/>
        <w:tblCellMar>
          <w:left w:w="0" w:type="dxa"/>
          <w:bottom w:w="85" w:type="dxa"/>
          <w:right w:w="0" w:type="dxa"/>
        </w:tblCellMar>
        <w:tblLook w:val="00A0"/>
      </w:tblPr>
      <w:tblGrid>
        <w:gridCol w:w="255"/>
        <w:gridCol w:w="4564"/>
      </w:tblGrid>
      <w:tr w:rsidR="00523ECF" w:rsidTr="003F0FC8">
        <w:trPr>
          <w:trHeight w:val="284"/>
        </w:trPr>
        <w:tc>
          <w:tcPr>
            <w:tcW w:w="255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523ECF" w:rsidTr="003F0FC8">
        <w:trPr>
          <w:trHeight w:val="284"/>
        </w:trPr>
        <w:tc>
          <w:tcPr>
            <w:tcW w:w="255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  <w:tr w:rsidR="00523ECF" w:rsidTr="003F0FC8">
        <w:trPr>
          <w:trHeight w:val="284"/>
        </w:trPr>
        <w:tc>
          <w:tcPr>
            <w:tcW w:w="255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Apsis üzerindeki noktaların 2. Bileşeni 0 (sıfır) dır.</w:t>
            </w:r>
          </w:p>
        </w:tc>
      </w:tr>
      <w:tr w:rsidR="00523ECF" w:rsidTr="003F0FC8">
        <w:trPr>
          <w:trHeight w:val="284"/>
        </w:trPr>
        <w:tc>
          <w:tcPr>
            <w:tcW w:w="255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Ordinat üzerindeki noktaların 1. bileşeni 0 (sıfır) dır.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57" type="#_x0000_t75" style="width:41.25pt;height:15pt" o:ole="">
            <v:imagedata r:id="rId70" o:title=""/>
          </v:shape>
          <o:OLEObject Type="Embed" ProgID="Equation.DSMT4" ShapeID="_x0000_i1057" DrawAspect="Content" ObjectID="_1392628952" r:id="rId71"/>
        </w:object>
      </w:r>
      <w:r>
        <w:rPr>
          <w:rFonts w:ascii="Arial" w:hAnsi="Arial" w:cs="Arial"/>
          <w:position w:val="-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noktası hangi bölgededir?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(1,0)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33" editas="canvas" style="position:absolute;margin-left:27.15pt;margin-top:7.45pt;width:226.5pt;height:129.4pt;z-index:-251658240" coordorigin="870,9097" coordsize="4530,2588">
            <o:lock v:ext="edit" aspectratio="t"/>
            <v:shape id="_x0000_s1034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1035" style="position:absolute;left:4296;top:9705;width:57;height:57" fillcolor="black" strokecolor="#7f7f7f"/>
            <v:oval id="_x0000_s1036" style="position:absolute;left:2237;top:11018;width:57;height:57" fillcolor="black" strokecolor="#7f7f7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4296;top:9448;width:161;height:257" filled="f" stroked="f" strokecolor="#7f7f7f">
              <v:textbox style="mso-next-textbox:#_x0000_s1037" inset="0,0,0,0">
                <w:txbxContent>
                  <w:p w:rsidR="00523ECF" w:rsidRPr="008027CB" w:rsidRDefault="00523ECF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38" type="#_x0000_t202" style="position:absolute;left:2076;top:10761;width:161;height:257" filled="f" stroked="f" strokecolor="#7f7f7f">
              <v:textbox style="mso-next-textbox:#_x0000_s1038" inset="0,0,0,0">
                <w:txbxContent>
                  <w:p w:rsidR="00523ECF" w:rsidRPr="008027CB" w:rsidRDefault="00523ECF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39" type="#_x0000_t202" style="position:absolute;left:1008;top:9205;width:4227;height:2404" filled="f" stroked="f" strokecolor="#7f7f7f">
              <v:textbox style="mso-next-textbox:#_x0000_s1039">
                <w:txbxContent>
                  <w:tbl>
                    <w:tblPr>
                      <w:tblW w:w="4110" w:type="dxa"/>
                      <w:tblBorders>
                        <w:top w:val="single" w:sz="4" w:space="0" w:color="7F7F7F"/>
                        <w:left w:val="single" w:sz="4" w:space="0" w:color="7F7F7F"/>
                        <w:bottom w:val="single" w:sz="4" w:space="0" w:color="7F7F7F"/>
                        <w:right w:val="single" w:sz="4" w:space="0" w:color="7F7F7F"/>
                        <w:insideH w:val="single" w:sz="4" w:space="0" w:color="7F7F7F"/>
                        <w:insideV w:val="single" w:sz="4" w:space="0" w:color="7F7F7F"/>
                      </w:tblBorders>
                      <w:tblLook w:val="00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523ECF" w:rsidRPr="000A6E7C" w:rsidTr="003F0FC8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523ECF" w:rsidRPr="000A6E7C" w:rsidTr="003F0FC8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523ECF" w:rsidRPr="000A6E7C" w:rsidTr="003F0FC8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523ECF" w:rsidRPr="000A6E7C" w:rsidTr="003F0FC8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523ECF" w:rsidRPr="000A6E7C" w:rsidTr="003F0FC8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523ECF" w:rsidRPr="003F0FC8" w:rsidRDefault="00523ECF" w:rsidP="003F0FC8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523ECF" w:rsidRDefault="00523ECF" w:rsidP="00736262"/>
                </w:txbxContent>
              </v:textbox>
            </v:shape>
          </v:group>
        </w:pict>
      </w:r>
    </w:p>
    <w:p w:rsidR="00523ECF" w:rsidRDefault="00523ECF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her aralığın 1 birimi temsil ettiği koordinat sisteminde A(3,1) olduğuna göre, B noktasının koordinatları aşağıdakilerden hangisidir?</w:t>
      </w:r>
    </w:p>
    <w:p w:rsidR="00523ECF" w:rsidRDefault="00523ECF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58" type="#_x0000_t75" style="width:30.75pt;height:15pt" o:ole="">
                  <v:imagedata r:id="rId72" o:title=""/>
                </v:shape>
                <o:OLEObject Type="Embed" ProgID="Equation.DSMT4" ShapeID="_x0000_i1058" DrawAspect="Content" ObjectID="_1392628953" r:id="rId73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59" type="#_x0000_t75" style="width:33pt;height:15pt" o:ole="">
                  <v:imagedata r:id="rId74" o:title=""/>
                </v:shape>
                <o:OLEObject Type="Embed" ProgID="Equation.DSMT4" ShapeID="_x0000_i1059" DrawAspect="Content" ObjectID="_1392628954" r:id="rId75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0" type="#_x0000_t75" style="width:36.75pt;height:15pt" o:ole="">
                  <v:imagedata r:id="rId76" o:title=""/>
                </v:shape>
                <o:OLEObject Type="Embed" ProgID="Equation.DSMT4" ShapeID="_x0000_i1060" DrawAspect="Content" ObjectID="_1392628955" r:id="rId77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1" type="#_x0000_t75" style="width:38.25pt;height:15pt" o:ole="">
                  <v:imagedata r:id="rId78" o:title=""/>
                </v:shape>
                <o:OLEObject Type="Embed" ProgID="Equation.DSMT4" ShapeID="_x0000_i1061" DrawAspect="Content" ObjectID="_1392628956" r:id="rId79"/>
              </w:object>
            </w:r>
          </w:p>
        </w:tc>
      </w:tr>
    </w:tbl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2" type="#_x0000_t75" style="width:24pt;height:12pt" o:ole="">
            <v:imagedata r:id="rId80" o:title=""/>
          </v:shape>
          <o:OLEObject Type="Embed" ProgID="Equation.DSMT4" ShapeID="_x0000_i1062" DrawAspect="Content" ObjectID="_1392628957" r:id="rId81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3" type="#_x0000_t75" style="width:27pt;height:12pt" o:ole="">
            <v:imagedata r:id="rId82" o:title=""/>
          </v:shape>
          <o:OLEObject Type="Embed" ProgID="Equation.DSMT4" ShapeID="_x0000_i1063" DrawAspect="Content" ObjectID="_1392628958" r:id="rId83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4" type="#_x0000_t75" style="width:30.75pt;height:15pt" o:ole="">
            <v:imagedata r:id="rId84" o:title=""/>
          </v:shape>
          <o:OLEObject Type="Embed" ProgID="Equation.DSMT4" ShapeID="_x0000_i1064" DrawAspect="Content" ObjectID="_1392628959" r:id="rId85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5" type="#_x0000_t75" style="width:27pt;height:15pt" o:ole="">
            <v:imagedata r:id="rId86" o:title=""/>
          </v:shape>
          <o:OLEObject Type="Embed" ProgID="Equation.DSMT4" ShapeID="_x0000_i1065" DrawAspect="Content" ObjectID="_1392628960" r:id="rId87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523ECF" w:rsidRDefault="00523EC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66" type="#_x0000_t75" style="width:39.75pt;height:15pt" o:ole="">
            <v:imagedata r:id="rId88" o:title=""/>
          </v:shape>
          <o:OLEObject Type="Embed" ProgID="Equation.DSMT4" ShapeID="_x0000_i1066" DrawAspect="Content" ObjectID="_1392628961" r:id="rId89"/>
        </w:object>
      </w:r>
      <w:r>
        <w:rPr>
          <w:rFonts w:ascii="Arial" w:hAnsi="Arial" w:cs="Arial"/>
          <w:sz w:val="20"/>
          <w:szCs w:val="20"/>
        </w:rPr>
        <w:t xml:space="preserve"> doğrusunun grafiği aşağıdakilerden hangisidir?</w:t>
      </w: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523ECF" w:rsidTr="003F0FC8">
        <w:trPr>
          <w:trHeight w:val="2197"/>
        </w:trPr>
        <w:tc>
          <w:tcPr>
            <w:tcW w:w="255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</w:r>
            <w:r w:rsidRPr="003F0FC8">
              <w:rPr>
                <w:rFonts w:ascii="Arial" w:hAnsi="Arial" w:cs="Arial"/>
                <w:sz w:val="20"/>
                <w:szCs w:val="20"/>
              </w:rPr>
              <w:pict>
                <v:group id="_x0000_s1040" editas="canvas" style="width:106.15pt;height:96pt;mso-position-horizontal-relative:char;mso-position-vertical-relative:line" coordorigin="6687,4320" coordsize="2123,1920">
                  <o:lock v:ext="edit" aspectratio="t"/>
                  <v:shape id="_x0000_s1041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2" type="#_x0000_t32" style="position:absolute;left:7830;top:4320;width:1;height:1920" o:connectortype="straight">
                    <v:stroke startarrow="block" endarrow="block"/>
                  </v:shape>
                  <v:shape id="_x0000_s1043" type="#_x0000_t32" style="position:absolute;left:6777;top:5324;width:1878;height:1;flip:x" o:connectortype="straight">
                    <v:stroke startarrow="block" endarrow="block"/>
                  </v:shape>
                  <v:shape id="_x0000_s1044" type="#_x0000_t32" style="position:absolute;left:7709;top:4140;width:1;height:1984;rotation:45" o:connectortype="straight">
                    <v:stroke startarrow="block" endarrow="block"/>
                  </v:shape>
                  <v:shape id="_x0000_s1045" type="#_x0000_t32" style="position:absolute;left:8206;top:4633;width:1;height:680;flip:y" o:connectortype="straight" strokecolor="#7f7f7f" strokeweight=".5pt">
                    <v:stroke dashstyle="longDash"/>
                  </v:shape>
                  <v:shape id="_x0000_s1046" type="#_x0000_t32" style="position:absolute;left:8008;top:4480;width:1;height:340;rotation:-90;flip:y" o:connectortype="straight" strokecolor="#7f7f7f" strokeweight=".5pt">
                    <v:stroke dashstyle="longDash"/>
                  </v:shape>
                  <v:shape id="_x0000_s1047" type="#_x0000_t202" style="position:absolute;left:7369;top:5268;width:356;height:257" filled="f" stroked="f" strokecolor="#7f7f7f">
                    <v:textbox style="mso-next-textbox:#_x0000_s1047" inset="0,0,0,0">
                      <w:txbxContent>
                        <w:p w:rsidR="00523ECF" w:rsidRPr="008027CB" w:rsidRDefault="00523ECF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1048" type="#_x0000_t202" style="position:absolute;left:7670;top:4520;width:161;height:257" filled="f" stroked="f" strokecolor="#7f7f7f">
                    <v:textbox style="mso-next-textbox:#_x0000_s1048" inset="0,0,0,0">
                      <w:txbxContent>
                        <w:p w:rsidR="00523ECF" w:rsidRPr="008027CB" w:rsidRDefault="00523ECF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49" type="#_x0000_t202" style="position:absolute;left:8124;top:5330;width:161;height:257" filled="f" stroked="f" strokecolor="#7f7f7f">
                    <v:textbox style="mso-next-textbox:#_x0000_s1049" inset="0,0,0,0">
                      <w:txbxContent>
                        <w:p w:rsidR="00523ECF" w:rsidRPr="008027CB" w:rsidRDefault="00523ECF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</w:p>
        </w:tc>
        <w:tc>
          <w:tcPr>
            <w:tcW w:w="227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</w:r>
            <w:r w:rsidRPr="003F0FC8">
              <w:rPr>
                <w:rFonts w:ascii="Arial" w:hAnsi="Arial" w:cs="Arial"/>
                <w:sz w:val="20"/>
                <w:szCs w:val="20"/>
              </w:rPr>
              <w:pict>
                <v:group id="_x0000_s1057" editas="canvas" style="width:106.15pt;height:96pt;mso-position-horizontal-relative:char;mso-position-vertical-relative:line" coordorigin="6687,4320" coordsize="2123,1920">
                  <o:lock v:ext="edit" aspectratio="t"/>
                  <v:shape id="_x0000_s1058" type="#_x0000_t75" style="position:absolute;left:6687;top:4320;width:2123;height:1920" o:preferrelative="f" strokecolor="#7f7f7f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1059" type="#_x0000_t32" style="position:absolute;left:7830;top:4320;width:1;height:1920" o:connectortype="straight">
                    <v:stroke startarrow="block" endarrow="block"/>
                  </v:shape>
                  <v:shape id="_x0000_s1060" type="#_x0000_t32" style="position:absolute;left:6777;top:5324;width:1878;height:1;flip:x" o:connectortype="straight">
                    <v:stroke startarrow="block" endarrow="block"/>
                  </v:shape>
                  <v:shape id="_x0000_s1061" type="#_x0000_t32" style="position:absolute;left:7817;top:4321;width:1;height:1984;rotation:45" o:connectortype="straight">
                    <v:stroke startarrow="block" endarrow="block"/>
                  </v:shape>
                  <v:shape id="_x0000_s1062" type="#_x0000_t32" style="position:absolute;left:8206;top:4918;width:1;height:397;flip:y" o:connectortype="straight" strokecolor="#7f7f7f" strokeweight=".5pt">
                    <v:stroke dashstyle="longDash"/>
                  </v:shape>
                  <v:shape id="_x0000_s1063" type="#_x0000_t32" style="position:absolute;left:8017;top:4750;width:1;height:340;rotation:-90;flip:y" o:connectortype="straight" strokecolor="#7f7f7f" strokeweight=".5pt">
                    <v:stroke dashstyle="longDash"/>
                  </v:shape>
                  <v:shape id="_x0000_s1064" type="#_x0000_t202" style="position:absolute;left:7670;top:4790;width:161;height:257" filled="f" stroked="f" strokecolor="#7f7f7f">
                    <v:textbox style="mso-next-textbox:#_x0000_s1064" inset="0,0,0,0">
                      <w:txbxContent>
                        <w:p w:rsidR="00523ECF" w:rsidRPr="008027CB" w:rsidRDefault="00523ECF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65" type="#_x0000_t202" style="position:absolute;left:8124;top:5330;width:161;height:257" filled="f" stroked="f" strokecolor="#7f7f7f">
                    <v:textbox style="mso-next-textbox:#_x0000_s1065" inset="0,0,0,0">
                      <w:txbxContent>
                        <w:p w:rsidR="00523ECF" w:rsidRPr="008027CB" w:rsidRDefault="00523ECF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</w:p>
        </w:tc>
      </w:tr>
      <w:tr w:rsidR="00523ECF" w:rsidTr="003F0FC8">
        <w:trPr>
          <w:trHeight w:val="2197"/>
        </w:trPr>
        <w:tc>
          <w:tcPr>
            <w:tcW w:w="255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</w:r>
            <w:r w:rsidRPr="003F0FC8">
              <w:rPr>
                <w:rFonts w:ascii="Arial" w:hAnsi="Arial" w:cs="Arial"/>
                <w:sz w:val="20"/>
                <w:szCs w:val="20"/>
              </w:rPr>
              <w:pict>
                <v:group id="_x0000_s1073" editas="canvas" style="width:106.15pt;height:96pt;mso-position-horizontal-relative:char;mso-position-vertical-relative:line" coordorigin="6687,4320" coordsize="2123,1920">
                  <o:lock v:ext="edit" aspectratio="t"/>
                  <v:shape id="_x0000_s1074" type="#_x0000_t75" style="position:absolute;left:6687;top:4320;width:2123;height:1920" o:preferrelative="f" strokecolor="#7f7f7f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1075" type="#_x0000_t32" style="position:absolute;left:7830;top:4320;width:1;height:1920" o:connectortype="straight">
                    <v:stroke startarrow="block" endarrow="block"/>
                  </v:shape>
                  <v:shape id="_x0000_s1076" type="#_x0000_t32" style="position:absolute;left:6777;top:5324;width:1878;height:1;flip:x" o:connectortype="straight">
                    <v:stroke startarrow="block" endarrow="block"/>
                  </v:shape>
                  <v:shape id="_x0000_s1077" type="#_x0000_t32" style="position:absolute;left:7752;top:4342;width:1;height:1814;rotation:-45" o:connectortype="straight">
                    <v:stroke startarrow="block" endarrow="block"/>
                  </v:shape>
                  <v:shape id="_x0000_s1078" type="#_x0000_t32" style="position:absolute;left:7415;top:4920;width:1;height:397;flip:y" o:connectortype="straight" strokecolor="#7f7f7f" strokeweight=".5pt">
                    <v:stroke dashstyle="longDash"/>
                  </v:shape>
                  <v:shape id="_x0000_s1079" type="#_x0000_t32" style="position:absolute;left:7628;top:4716;width:1;height:397;rotation:-90;flip:y" o:connectortype="straight" strokecolor="#7f7f7f" strokeweight=".5pt">
                    <v:stroke dashstyle="longDash"/>
                  </v:shape>
                  <v:shape id="_x0000_s1080" type="#_x0000_t202" style="position:absolute;left:7234;top:5268;width:356;height:257" filled="f" stroked="f" strokecolor="#7f7f7f">
                    <v:textbox style="mso-next-textbox:#_x0000_s1080" inset="0,0,0,0">
                      <w:txbxContent>
                        <w:p w:rsidR="00523ECF" w:rsidRPr="008027CB" w:rsidRDefault="00523ECF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1081" type="#_x0000_t202" style="position:absolute;left:7873;top:4777;width:161;height:257" filled="f" stroked="f" strokecolor="#7f7f7f">
                    <v:textbox style="mso-next-textbox:#_x0000_s1081" inset="0,0,0,0">
                      <w:txbxContent>
                        <w:p w:rsidR="00523ECF" w:rsidRPr="008027CB" w:rsidRDefault="00523ECF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82" type="#_x0000_t202" style="position:absolute;left:8124;top:5330;width:161;height:257" filled="f" stroked="f" strokecolor="#7f7f7f">
                    <v:textbox style="mso-next-textbox:#_x0000_s1082" inset="0,0,0,0">
                      <w:txbxContent>
                        <w:p w:rsidR="00523ECF" w:rsidRPr="008027CB" w:rsidRDefault="00523ECF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</w:p>
        </w:tc>
        <w:tc>
          <w:tcPr>
            <w:tcW w:w="227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</w:r>
            <w:r w:rsidRPr="003F0FC8">
              <w:rPr>
                <w:rFonts w:ascii="Arial" w:hAnsi="Arial" w:cs="Arial"/>
                <w:sz w:val="20"/>
                <w:szCs w:val="20"/>
              </w:rPr>
              <w:pict>
                <v:group id="_x0000_s1090" editas="canvas" style="width:106.15pt;height:103.9pt;mso-position-horizontal-relative:char;mso-position-vertical-relative:line" coordorigin="6687,4320" coordsize="2123,2078">
                  <o:lock v:ext="edit" aspectratio="t"/>
                  <v:shape id="_x0000_s1091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 id="_x0000_s1092" type="#_x0000_t32" style="position:absolute;left:7830;top:4320;width:1;height:1920" o:connectortype="straight">
                    <v:stroke startarrow="block" endarrow="block"/>
                  </v:shape>
                  <v:shape id="_x0000_s1093" type="#_x0000_t32" style="position:absolute;left:6777;top:5324;width:1878;height:1;flip:x" o:connectortype="straight">
                    <v:stroke startarrow="block" endarrow="block"/>
                  </v:shape>
                  <v:shape id="_x0000_s1094" type="#_x0000_t202" style="position:absolute;left:7234;top:5268;width:356;height:257" filled="f" stroked="f" strokecolor="#7f7f7f">
                    <v:textbox style="mso-next-textbox:#_x0000_s1094" inset="0,0,0,0">
                      <w:txbxContent>
                        <w:p w:rsidR="00523ECF" w:rsidRPr="008027CB" w:rsidRDefault="00523ECF" w:rsidP="008E6ED4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1095" type="#_x0000_t202" style="position:absolute;left:7741;top:5525;width:376;height:257" filled="f" stroked="f" strokecolor="#7f7f7f">
                    <v:textbox style="mso-next-textbox:#_x0000_s1095" inset="0,0,0,0">
                      <w:txbxContent>
                        <w:p w:rsidR="00523ECF" w:rsidRPr="008027CB" w:rsidRDefault="00523ECF" w:rsidP="008E6ED4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1096" type="#_x0000_t32" style="position:absolute;left:7591;top:4527;width:1;height:1871;rotation:-45" o:connectortype="straight">
                    <v:stroke startarrow="block" endarrow="block"/>
                  </v:shape>
                  <w10:anchorlock/>
                </v:group>
              </w:pict>
            </w:r>
          </w:p>
        </w:tc>
      </w:tr>
    </w:tbl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0" o:title=""/>
          </v:shape>
          <o:OLEObject Type="Embed" ProgID="Equation.DSMT4" ShapeID="_x0000_i1071" DrawAspect="Content" ObjectID="_1392628962" r:id="rId91"/>
        </w:object>
      </w:r>
      <w:r>
        <w:rPr>
          <w:rFonts w:ascii="Arial" w:hAnsi="Arial" w:cs="Arial"/>
          <w:sz w:val="20"/>
          <w:szCs w:val="20"/>
        </w:rPr>
        <w:t>noktasının apsise göre simetriği aşağıdakiler-den hangisidir?</w:t>
      </w:r>
    </w:p>
    <w:p w:rsidR="00523ECF" w:rsidRDefault="00523ECF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3ECF" w:rsidTr="003F0FC8">
        <w:trPr>
          <w:trHeight w:val="227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2" type="#_x0000_t75" style="width:36.75pt;height:15pt" o:ole="">
                  <v:imagedata r:id="rId92" o:title=""/>
                </v:shape>
                <o:OLEObject Type="Embed" ProgID="Equation.DSMT4" ShapeID="_x0000_i1072" DrawAspect="Content" ObjectID="_1392628963" r:id="rId93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3" type="#_x0000_t75" style="width:30.75pt;height:15pt" o:ole="">
                  <v:imagedata r:id="rId94" o:title=""/>
                </v:shape>
                <o:OLEObject Type="Embed" ProgID="Equation.DSMT4" ShapeID="_x0000_i1073" DrawAspect="Content" ObjectID="_1392628964" r:id="rId95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4" type="#_x0000_t75" style="width:24.75pt;height:15pt" o:ole="">
                  <v:imagedata r:id="rId96" o:title=""/>
                </v:shape>
                <o:OLEObject Type="Embed" ProgID="Equation.DSMT4" ShapeID="_x0000_i1074" DrawAspect="Content" ObjectID="_1392628965" r:id="rId97"/>
              </w:object>
            </w:r>
          </w:p>
        </w:tc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5" type="#_x0000_t75" style="width:30.75pt;height:15pt" o:ole="">
                  <v:imagedata r:id="rId98" o:title=""/>
                </v:shape>
                <o:OLEObject Type="Embed" ProgID="Equation.DSMT4" ShapeID="_x0000_i1075" DrawAspect="Content" ObjectID="_1392628966" r:id="rId99"/>
              </w:object>
            </w:r>
          </w:p>
        </w:tc>
      </w:tr>
    </w:tbl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04" editas="canvas" style="position:absolute;margin-left:49.8pt;margin-top:10.6pt;width:182.15pt;height:148.85pt;z-index:251659264" coordorigin="6246,4200" coordsize="3643,2977">
            <o:lock v:ext="edit" aspectratio="t"/>
            <v:shape id="_x0000_s1105" type="#_x0000_t75" style="position:absolute;left:6246;top:4200;width:3643;height:2977" o:preferrelative="f" strokecolor="#7f7f7f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1106" type="#_x0000_t32" style="position:absolute;left:7825;top:4320;width:1;height:2857;flip:x" o:connectortype="straight">
              <v:stroke startarrow="block" startarrowwidth="narrow" endarrow="block" endarrowwidth="narrow"/>
            </v:shape>
            <v:shape id="_x0000_s1107" type="#_x0000_t32" style="position:absolute;left:6246;top:5748;width:3468;height:1;flip:x" o:connectortype="straight">
              <v:stroke startarrow="block" startarrowwidth="narrow" endarrow="block" endarrowwidth="narrow"/>
            </v:shape>
            <v:shape id="_x0000_s1108" type="#_x0000_t32" style="position:absolute;left:8281;top:4841;width:1;height:907;flip:y" o:connectortype="straight" strokecolor="#7f7f7f" strokeweight=".5pt">
              <v:stroke dashstyle="longDash"/>
            </v:shape>
            <v:shape id="_x0000_s1109" type="#_x0000_t32" style="position:absolute;left:8052;top:4622;width:1;height:454;rotation:-90;flip:y" o:connectortype="straight" strokecolor="#7f7f7f" strokeweight=".5pt">
              <v:stroke dashstyle="longDash"/>
            </v:shape>
            <v:shape id="_x0000_s1110" type="#_x0000_t202" style="position:absolute;left:7617;top:4730;width:251;height:257" filled="f" stroked="f" strokecolor="#7f7f7f">
              <v:textbox style="mso-next-textbox:#_x0000_s1110" inset="0,0,0,0">
                <w:txbxContent>
                  <w:p w:rsidR="00523ECF" w:rsidRPr="008027CB" w:rsidRDefault="00523ECF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111" type="#_x0000_t202" style="position:absolute;left:7859;top:4224;width:161;height:257" filled="f" stroked="f" strokecolor="#7f7f7f">
              <v:textbox style="mso-next-textbox:#_x0000_s1111" inset="0,0,0,0">
                <w:txbxContent>
                  <w:p w:rsidR="00523ECF" w:rsidRPr="008027CB" w:rsidRDefault="00523ECF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</w:t>
                    </w:r>
                  </w:p>
                </w:txbxContent>
              </v:textbox>
            </v:shape>
            <v:shape id="_x0000_s1112" type="#_x0000_t202" style="position:absolute;left:8197;top:5749;width:161;height:257" filled="f" stroked="f" strokecolor="#7f7f7f">
              <v:textbox style="mso-next-textbox:#_x0000_s1112" inset="0,0,0,0">
                <w:txbxContent>
                  <w:p w:rsidR="00523ECF" w:rsidRPr="008027CB" w:rsidRDefault="00523ECF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113" type="#_x0000_t32" style="position:absolute;left:7176;top:4553;width:1247;height:2494;flip:x" o:connectortype="straight">
              <v:stroke startarrow="block" startarrowwidth="narrow" startarrowlength="short" endarrow="block" endarrowwidth="narrow" endarrowlength="short"/>
            </v:shape>
            <v:shape id="_x0000_s1114" type="#_x0000_t202" style="position:absolute;left:9696;top:5614;width:161;height:257" filled="f" stroked="f" strokecolor="#7f7f7f">
              <v:textbox style="mso-next-textbox:#_x0000_s1114" inset="0,0,0,0">
                <w:txbxContent>
                  <w:p w:rsidR="00523ECF" w:rsidRPr="008027CB" w:rsidRDefault="00523ECF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115" type="#_x0000_t202" style="position:absolute;left:8367;top:4417;width:251;height:257" filled="f" stroked="f" strokecolor="#7f7f7f">
              <v:textbox style="mso-next-textbox:#_x0000_s1115" inset="0,0,0,0">
                <w:txbxContent>
                  <w:p w:rsidR="00523ECF" w:rsidRPr="008027CB" w:rsidRDefault="00523ECF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523ECF" w:rsidRDefault="00523ECF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3ECF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orijinden ve (1,2) noktasından geçen doğrunu grafiği verilmiştir. Bu doğrunun grafiği aşağıdakilerden hangisidir?</w:t>
      </w:r>
    </w:p>
    <w:p w:rsidR="00523ECF" w:rsidRPr="00986C5A" w:rsidRDefault="00523EC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523ECF" w:rsidTr="003F0FC8">
        <w:trPr>
          <w:trHeight w:val="340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6" type="#_x0000_t75" style="width:39.75pt;height:15pt" o:ole="">
                  <v:imagedata r:id="rId100" o:title=""/>
                </v:shape>
                <o:OLEObject Type="Embed" ProgID="Equation.DSMT4" ShapeID="_x0000_i1076" DrawAspect="Content" ObjectID="_1392628967" r:id="rId101"/>
              </w:object>
            </w:r>
          </w:p>
        </w:tc>
        <w:tc>
          <w:tcPr>
            <w:tcW w:w="227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7" type="#_x0000_t75" style="width:32.25pt;height:15pt" o:ole="">
                  <v:imagedata r:id="rId102" o:title=""/>
                </v:shape>
                <o:OLEObject Type="Embed" ProgID="Equation.DSMT4" ShapeID="_x0000_i1077" DrawAspect="Content" ObjectID="_1392628968" r:id="rId103"/>
              </w:object>
            </w:r>
          </w:p>
        </w:tc>
      </w:tr>
      <w:tr w:rsidR="00523ECF" w:rsidTr="003F0FC8">
        <w:trPr>
          <w:trHeight w:val="340"/>
        </w:trPr>
        <w:tc>
          <w:tcPr>
            <w:tcW w:w="255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8" type="#_x0000_t75" style="width:45.75pt;height:15pt" o:ole="">
                  <v:imagedata r:id="rId104" o:title=""/>
                </v:shape>
                <o:OLEObject Type="Embed" ProgID="Equation.DSMT4" ShapeID="_x0000_i1078" DrawAspect="Content" ObjectID="_1392628969" r:id="rId105"/>
              </w:object>
            </w:r>
          </w:p>
        </w:tc>
        <w:tc>
          <w:tcPr>
            <w:tcW w:w="227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23ECF" w:rsidRPr="003F0FC8" w:rsidRDefault="00523ECF" w:rsidP="003F0FC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0FC8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9" type="#_x0000_t75" style="width:45.75pt;height:15pt" o:ole="">
                  <v:imagedata r:id="rId106" o:title=""/>
                </v:shape>
                <o:OLEObject Type="Embed" ProgID="Equation.DSMT4" ShapeID="_x0000_i1079" DrawAspect="Content" ObjectID="_1392628970" r:id="rId107"/>
              </w:object>
            </w:r>
          </w:p>
        </w:tc>
      </w:tr>
    </w:tbl>
    <w:p w:rsidR="00523ECF" w:rsidRDefault="00523ECF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hyperlink r:id="rId108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sectPr w:rsidR="00523ECF" w:rsidSect="00181570">
      <w:headerReference w:type="even" r:id="rId109"/>
      <w:headerReference w:type="default" r:id="rId110"/>
      <w:footerReference w:type="even" r:id="rId111"/>
      <w:footerReference w:type="default" r:id="rId112"/>
      <w:headerReference w:type="first" r:id="rId113"/>
      <w:footerReference w:type="first" r:id="rId114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ECF" w:rsidRDefault="00523ECF">
      <w:r>
        <w:separator/>
      </w:r>
    </w:p>
  </w:endnote>
  <w:endnote w:type="continuationSeparator" w:id="0">
    <w:p w:rsidR="00523ECF" w:rsidRDefault="00523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CF" w:rsidRDefault="00523E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CF" w:rsidRDefault="00523EC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CF" w:rsidRDefault="00523E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ECF" w:rsidRDefault="00523ECF">
      <w:r>
        <w:separator/>
      </w:r>
    </w:p>
  </w:footnote>
  <w:footnote w:type="continuationSeparator" w:id="0">
    <w:p w:rsidR="00523ECF" w:rsidRDefault="00523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CF" w:rsidRDefault="00523ECF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2077" type="#_x0000_t75" style="position:absolute;margin-left:0;margin-top:0;width:537.4pt;height:695.45pt;z-index:-25165670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2078" type="#_x0000_t75" style="position:absolute;margin-left:0;margin-top:0;width:537.4pt;height:695.45pt;z-index:-251658752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CF" w:rsidRPr="00390B65" w:rsidRDefault="00523ECF" w:rsidP="00390B65">
    <w:pPr>
      <w:pStyle w:val="Header"/>
      <w:spacing w:after="0" w:line="240" w:lineRule="auto"/>
      <w:jc w:val="cent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2079" type="#_x0000_t75" style="position:absolute;left:0;text-align:left;margin-left:0;margin-top:0;width:537.4pt;height:695.45pt;z-index:-25165568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523ECF" w:rsidRDefault="00523ECF" w:rsidP="00390B65">
    <w:pPr>
      <w:pStyle w:val="Header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left:0;text-align:left;margin-left:-31.35pt;margin-top:6.35pt;width:598.5pt;height:32.05pt;z-index:-251660800" filled="f" stroked="f" strokecolor="#7f7f7f">
          <v:textbox style="mso-next-textbox:#_x0000_s2080">
            <w:txbxContent>
              <w:p w:rsidR="00523ECF" w:rsidRPr="004C7935" w:rsidRDefault="00523ECF" w:rsidP="00491522">
                <w:pPr>
                  <w:jc w:val="center"/>
                  <w:rPr>
                    <w:sz w:val="18"/>
                  </w:rPr>
                </w:pPr>
                <w:r w:rsidRPr="003F0FC8">
                  <w:rPr>
                    <w:b/>
                    <w:color w:val="808080"/>
                    <w:sz w:val="56"/>
                  </w:rPr>
                  <w:t>A                      A                      A                      A</w:t>
                </w:r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7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523ECF" w:rsidRPr="00D57D5C" w:rsidRDefault="00523ECF" w:rsidP="00390B65">
    <w:pPr>
      <w:pStyle w:val="Header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523ECF" w:rsidRPr="0091523C" w:rsidRDefault="00523ECF" w:rsidP="00D57D5C">
    <w:pPr>
      <w:pStyle w:val="Header"/>
      <w:spacing w:after="0" w:line="240" w:lineRule="auto"/>
      <w:jc w:val="center"/>
      <w:rPr>
        <w:rFonts w:ascii="Arial" w:hAnsi="Arial" w:cs="Arial"/>
        <w:b/>
        <w:color w:val="000000"/>
        <w:sz w:val="28"/>
        <w:szCs w:val="24"/>
      </w:rPr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81" type="#_x0000_t32" style="position:absolute;left:0;text-align:left;margin-left:-31.35pt;margin-top:20.35pt;width:598.5pt;height:.05pt;z-index:251654656" o:connectortype="straight"/>
      </w:pict>
    </w:r>
    <w:r w:rsidRPr="0091523C">
      <w:rPr>
        <w:rFonts w:ascii="Arial" w:hAnsi="Arial" w:cs="Arial"/>
        <w:b/>
        <w:color w:val="000000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/>
        <w:spacing w:val="60"/>
        <w:sz w:val="24"/>
        <w:szCs w:val="24"/>
      </w:rPr>
      <w:t>-</w:t>
    </w:r>
    <w:r>
      <w:rPr>
        <w:rFonts w:ascii="Arial" w:hAnsi="Arial" w:cs="Arial"/>
        <w:b/>
        <w:color w:val="000000"/>
        <w:spacing w:val="60"/>
        <w:sz w:val="24"/>
        <w:szCs w:val="24"/>
      </w:rPr>
      <w:t>A</w:t>
    </w:r>
    <w:r w:rsidRPr="0091523C">
      <w:rPr>
        <w:rFonts w:ascii="Arial" w:hAnsi="Arial" w:cs="Arial"/>
        <w:b/>
        <w:color w:val="000000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CF" w:rsidRDefault="00523ECF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2082" type="#_x0000_t75" style="position:absolute;margin-left:0;margin-top:0;width:537.4pt;height:695.4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2083" type="#_x0000_t75" style="position:absolute;margin-left:0;margin-top:0;width:537.4pt;height:695.45pt;z-index:-251659776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6D30"/>
    <w:rsid w:val="00006EC0"/>
    <w:rsid w:val="00016C63"/>
    <w:rsid w:val="0002090E"/>
    <w:rsid w:val="00032207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7DAF"/>
    <w:rsid w:val="00151304"/>
    <w:rsid w:val="00151F88"/>
    <w:rsid w:val="0015539D"/>
    <w:rsid w:val="00155830"/>
    <w:rsid w:val="001643DF"/>
    <w:rsid w:val="00166EF2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22B3"/>
    <w:rsid w:val="00245C65"/>
    <w:rsid w:val="002621B7"/>
    <w:rsid w:val="00270F68"/>
    <w:rsid w:val="00275514"/>
    <w:rsid w:val="002755DA"/>
    <w:rsid w:val="002762A7"/>
    <w:rsid w:val="002870C8"/>
    <w:rsid w:val="00294880"/>
    <w:rsid w:val="002A1BC3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0FC8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7E07"/>
    <w:rsid w:val="00457A6B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0BC3"/>
    <w:rsid w:val="00522BA2"/>
    <w:rsid w:val="00523ECF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C4F3A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5FBF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9E6A70"/>
    <w:rsid w:val="009F03B7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4C92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6119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70B8C"/>
    <w:rsid w:val="00F71B58"/>
    <w:rsid w:val="00F74A5E"/>
    <w:rsid w:val="00F74ED4"/>
    <w:rsid w:val="00F767B9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locked/>
    <w:rsid w:val="008B167E"/>
    <w:rPr>
      <w:rFonts w:ascii="Tahoma" w:hAnsi="Tahoma"/>
      <w:sz w:val="16"/>
    </w:rPr>
  </w:style>
  <w:style w:type="character" w:customStyle="1" w:styleId="YerTutucuMetni1">
    <w:name w:val="Yer Tutucu Metni1"/>
    <w:uiPriority w:val="99"/>
    <w:rsid w:val="008B167E"/>
    <w:rPr>
      <w:color w:val="808080"/>
    </w:rPr>
  </w:style>
  <w:style w:type="paragraph" w:customStyle="1" w:styleId="ListeParagraf1">
    <w:name w:val="Liste Paragraf1"/>
    <w:basedOn w:val="Normal"/>
    <w:uiPriority w:val="99"/>
    <w:rsid w:val="008B167E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8B167E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7F1420"/>
    <w:rPr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7169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90B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1420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rsid w:val="00390B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1420"/>
    <w:rPr>
      <w:rFonts w:ascii="Calibri" w:hAnsi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22B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DefaultParagraphFont"/>
    <w:uiPriority w:val="99"/>
    <w:rsid w:val="00E87C57"/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520B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73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footer" Target="footer2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8.wmf"/><Relationship Id="rId110" Type="http://schemas.openxmlformats.org/officeDocument/2006/relationships/header" Target="header2.xm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13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hyperlink" Target="http://www.sorubak.com/" TargetMode="External"/><Relationship Id="rId116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14" Type="http://schemas.openxmlformats.org/officeDocument/2006/relationships/footer" Target="footer3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header" Target="head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1343</TotalTime>
  <Pages>2</Pages>
  <Words>563</Words>
  <Characters>3215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subject/>
  <dc:creator>Math</dc:creator>
  <cp:keywords/>
  <dc:description/>
  <cp:lastModifiedBy>edanur</cp:lastModifiedBy>
  <cp:revision>266</cp:revision>
  <cp:lastPrinted>2012-03-04T09:26:00Z</cp:lastPrinted>
  <dcterms:created xsi:type="dcterms:W3CDTF">2011-12-03T21:19:00Z</dcterms:created>
  <dcterms:modified xsi:type="dcterms:W3CDTF">2012-03-07T10:34:00Z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[Styles]Text=ArialFunction=ArialVariable=ArialLCGreek=SymbolUCGreek=SymbolSymbol=SymbolVector=Arial,BNumber=ArialUser1=Courier NewUser2=Times New RomanMTExtra=MT Extra[Sizes]Full=10 ptScript=58 %ScriptScript=60 %Symbol=15</vt:lpwstr>
  </property>
  <property fmtid="{D5CDD505-2E9C-101B-9397-08002B2CF9AE}" pid="4" name="MTPreferences 1">
    <vt:lpwstr>0 %SubSymbol=100 %User1=75 %User2=150 %SmallLargeIncr=1 pt[Spacing]LineSpacing=150 %MatrixRowSpacing=150 %MatrixColSpacing=100 %SuperscriptHeight=40 %SubscriptDepth=20 %SubSupGap=8 %LimHeight=40 %LimDepth=90 %LimLineSpacing=1</vt:lpwstr>
  </property>
  <property fmtid="{D5CDD505-2E9C-101B-9397-08002B2CF9AE}" pid="5" name="MTPreferences 2">
    <vt:lpwstr>00 %NumerHeight=35 %DenomDepth=90 %FractBarOver=5 %FractBarThick=5 %SubFractBarThick=2.5 %FractGap=8 %FenceOver=0 %OperSpacing=120 %NonOperSpacing=100 %CharWidth=0 %MinGap=8 %VertRadGap=10 %HorizRadGap=15 %RadWidth=100 %Embel</vt:lpwstr>
  </property>
  <property fmtid="{D5CDD505-2E9C-101B-9397-08002B2CF9AE}" pid="6" name="MTPreferences 3">
    <vt:lpwstr>lGap=12.5 %PrimeHeight=45 %BoxStrokeThick=5 %StikeThruThick=5 %MatrixLineThick=5 %RadStrokeThick=5 %HorizFenceGap=20 %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